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E8C4C" w14:textId="6F320FEC" w:rsidR="00F10E8E" w:rsidRDefault="00F10E8E" w:rsidP="00A826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ASTON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fl.1470)</w:t>
      </w:r>
    </w:p>
    <w:p w14:paraId="6E99B476" w14:textId="19AD0A15" w:rsidR="00F10E8E" w:rsidRDefault="00F10E8E" w:rsidP="00A8264F">
      <w:pPr>
        <w:pStyle w:val="NoSpacing"/>
        <w:rPr>
          <w:rFonts w:cs="Times New Roman"/>
          <w:szCs w:val="24"/>
        </w:rPr>
      </w:pPr>
    </w:p>
    <w:p w14:paraId="1E687ACF" w14:textId="293C0D00" w:rsidR="00F10E8E" w:rsidRDefault="00F10E8E" w:rsidP="00A8264F">
      <w:pPr>
        <w:pStyle w:val="NoSpacing"/>
        <w:rPr>
          <w:rFonts w:cs="Times New Roman"/>
          <w:szCs w:val="24"/>
        </w:rPr>
      </w:pPr>
    </w:p>
    <w:p w14:paraId="7FCB7C82" w14:textId="25449DD8" w:rsidR="00F10E8E" w:rsidRDefault="00F10E8E" w:rsidP="00A826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Sir Lawrence Acton(q.v.).   (H.P. p.157)</w:t>
      </w:r>
    </w:p>
    <w:p w14:paraId="54683EFC" w14:textId="5EA0A2AF" w:rsidR="00F10E8E" w:rsidRDefault="00F10E8E" w:rsidP="00A826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= Sir Ralph Percy(q.v.).   (ibid.)</w:t>
      </w:r>
    </w:p>
    <w:p w14:paraId="538DEDDD" w14:textId="06EB0C68" w:rsidR="00F10E8E" w:rsidRDefault="00F10E8E" w:rsidP="00A8264F">
      <w:pPr>
        <w:pStyle w:val="NoSpacing"/>
        <w:rPr>
          <w:rFonts w:cs="Times New Roman"/>
          <w:szCs w:val="24"/>
        </w:rPr>
      </w:pPr>
    </w:p>
    <w:p w14:paraId="0247B273" w14:textId="78BF571F" w:rsidR="00F10E8E" w:rsidRDefault="00F10E8E" w:rsidP="00A826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 = John Carlisle of Newcastle and </w:t>
      </w:r>
      <w:proofErr w:type="gramStart"/>
      <w:r>
        <w:rPr>
          <w:rFonts w:cs="Times New Roman"/>
          <w:szCs w:val="24"/>
        </w:rPr>
        <w:t>Newburn(</w:t>
      </w:r>
      <w:proofErr w:type="gramEnd"/>
      <w:r>
        <w:rPr>
          <w:rFonts w:cs="Times New Roman"/>
          <w:szCs w:val="24"/>
        </w:rPr>
        <w:t>d.1486)(q.v.).    (ibid.)</w:t>
      </w:r>
    </w:p>
    <w:p w14:paraId="5F7E2BEF" w14:textId="76146C7A" w:rsidR="00F10E8E" w:rsidRDefault="00F10E8E" w:rsidP="00A826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Daughter:   Jane.   (ibid.)</w:t>
      </w:r>
    </w:p>
    <w:p w14:paraId="08926907" w14:textId="73D3E9D0" w:rsidR="00F10E8E" w:rsidRDefault="00F10E8E" w:rsidP="00A8264F">
      <w:pPr>
        <w:pStyle w:val="NoSpacing"/>
        <w:rPr>
          <w:rFonts w:cs="Times New Roman"/>
          <w:szCs w:val="24"/>
        </w:rPr>
      </w:pPr>
    </w:p>
    <w:p w14:paraId="23BDBA37" w14:textId="409D87F4" w:rsidR="00F10E8E" w:rsidRDefault="00F10E8E" w:rsidP="00A8264F">
      <w:pPr>
        <w:pStyle w:val="NoSpacing"/>
        <w:rPr>
          <w:rFonts w:cs="Times New Roman"/>
          <w:szCs w:val="24"/>
        </w:rPr>
      </w:pPr>
    </w:p>
    <w:p w14:paraId="7675696A" w14:textId="583D4FA1" w:rsidR="00F10E8E" w:rsidRPr="00F10E8E" w:rsidRDefault="00F10E8E" w:rsidP="00A826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2023</w:t>
      </w:r>
    </w:p>
    <w:p w14:paraId="13BE0E45" w14:textId="77777777" w:rsidR="00C836B9" w:rsidRPr="00375D89" w:rsidRDefault="00C836B9" w:rsidP="00A8264F">
      <w:pPr>
        <w:pStyle w:val="NoSpacing"/>
        <w:rPr>
          <w:rFonts w:cs="Times New Roman"/>
          <w:szCs w:val="24"/>
        </w:rPr>
      </w:pPr>
    </w:p>
    <w:p w14:paraId="404B44A6" w14:textId="19A7DBE2" w:rsidR="00A8264F" w:rsidRPr="00A8264F" w:rsidRDefault="00A8264F" w:rsidP="009139A6">
      <w:pPr>
        <w:pStyle w:val="NoSpacing"/>
        <w:rPr>
          <w:rFonts w:cs="Times New Roman"/>
          <w:szCs w:val="24"/>
        </w:rPr>
      </w:pPr>
    </w:p>
    <w:sectPr w:rsidR="00A8264F" w:rsidRPr="00A826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274F1" w14:textId="77777777" w:rsidR="009D4607" w:rsidRDefault="009D4607" w:rsidP="009139A6">
      <w:r>
        <w:separator/>
      </w:r>
    </w:p>
  </w:endnote>
  <w:endnote w:type="continuationSeparator" w:id="0">
    <w:p w14:paraId="0BB18FC3" w14:textId="77777777" w:rsidR="009D4607" w:rsidRDefault="009D46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EE0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B3AF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A08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6BA85" w14:textId="77777777" w:rsidR="009D4607" w:rsidRDefault="009D4607" w:rsidP="009139A6">
      <w:r>
        <w:separator/>
      </w:r>
    </w:p>
  </w:footnote>
  <w:footnote w:type="continuationSeparator" w:id="0">
    <w:p w14:paraId="739806CD" w14:textId="77777777" w:rsidR="009D4607" w:rsidRDefault="009D46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FAF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B2B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C5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607"/>
    <w:rsid w:val="000666E0"/>
    <w:rsid w:val="002510B7"/>
    <w:rsid w:val="00375D89"/>
    <w:rsid w:val="005C130B"/>
    <w:rsid w:val="00826F5C"/>
    <w:rsid w:val="009139A6"/>
    <w:rsid w:val="009448BB"/>
    <w:rsid w:val="00947624"/>
    <w:rsid w:val="009D4607"/>
    <w:rsid w:val="00A3176C"/>
    <w:rsid w:val="00A8264F"/>
    <w:rsid w:val="00AE65F8"/>
    <w:rsid w:val="00BA00AB"/>
    <w:rsid w:val="00C836B9"/>
    <w:rsid w:val="00CB4ED9"/>
    <w:rsid w:val="00EB3209"/>
    <w:rsid w:val="00F10E8E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5B04B"/>
  <w15:chartTrackingRefBased/>
  <w15:docId w15:val="{98B13040-A511-40AC-AB61-3A3C7D158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172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2023-04-07T16:17:00Z</dcterms:created>
  <dcterms:modified xsi:type="dcterms:W3CDTF">2023-04-07T19:16:00Z</dcterms:modified>
</cp:coreProperties>
</file>